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Rother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Rother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Rother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Rother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Rother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Rother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56.2% </w:t>
      </w:r>
      <w:r w:rsidRPr="004747BF">
        <w:rPr>
          <w:rFonts w:ascii="Libre Franklin Light" w:eastAsia="Times New Roman" w:hAnsi="Libre Franklin Light" w:cs="Calibri Light"/>
        </w:rPr>
        <w:t xml:space="preserve">of those respondents classified as PGSI 8+ in Rother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Rother is estimated to be </w:t>
      </w:r>
      <w:r w:rsidRPr="00773DF7">
        <w:rPr>
          <w:rFonts w:ascii="Libre Franklin Light" w:eastAsia="Times New Roman" w:hAnsi="Libre Franklin Light" w:cs="Calibri Light"/>
          <w:b/>
          <w:bCs/>
          <w:color w:val="C45911" w:themeColor="accent2" w:themeShade="BF"/>
        </w:rPr>
        <w:t xml:space="preserve">£1,152,190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Rother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Rother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Rother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Rother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oth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Rother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oth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Rother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Rother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oth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Rother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Rother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Rother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Rother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Rother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Rother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£1,152,190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Rother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£18,767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£388,118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£27,803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£14,336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£695,346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£1,152,190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Rother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Rother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Rother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Rother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Rother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Rother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Rother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Rother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Rother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D605C33-AF98-4F47-BBB2-DE47506E6C8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